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7"/>
        <w:gridCol w:w="1333"/>
        <w:gridCol w:w="1640"/>
        <w:gridCol w:w="1360"/>
        <w:gridCol w:w="2147"/>
        <w:gridCol w:w="2598"/>
      </w:tblGrid>
      <w:tr w:rsidR="00AF35C4" w:rsidRPr="00513FB0">
        <w:trPr>
          <w:trHeight w:hRule="exact" w:val="284"/>
          <w:jc w:val="center"/>
        </w:trPr>
        <w:tc>
          <w:tcPr>
            <w:tcW w:w="7002" w:type="dxa"/>
            <w:gridSpan w:val="6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F35C4" w:rsidRDefault="00AF35C4" w:rsidP="007D7707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请按照“注意事项”正确填写本表各栏</w:t>
            </w:r>
          </w:p>
        </w:tc>
        <w:tc>
          <w:tcPr>
            <w:tcW w:w="25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AF35C4" w:rsidRPr="00513FB0" w:rsidRDefault="00AF35C4" w:rsidP="00AF35C4">
            <w:pPr>
              <w:pStyle w:val="a0"/>
              <w:spacing w:after="80"/>
              <w:ind w:firstLine="0"/>
              <w:rPr>
                <w:rFonts w:ascii="黑体" w:eastAsia="黑体" w:hAnsi="宋体"/>
                <w:sz w:val="18"/>
                <w:szCs w:val="18"/>
              </w:rPr>
            </w:pPr>
            <w:r w:rsidRPr="00513FB0">
              <w:rPr>
                <w:rFonts w:ascii="宋体" w:hAnsi="宋体" w:hint="eastAsia"/>
                <w:sz w:val="18"/>
                <w:szCs w:val="18"/>
              </w:rPr>
              <w:t>此框由国家知识产权局填写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716"/>
          <w:jc w:val="center"/>
        </w:trPr>
        <w:tc>
          <w:tcPr>
            <w:tcW w:w="52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3C3F" w:rsidRDefault="00F83C3F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①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利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</w:t>
            </w:r>
          </w:p>
          <w:p w:rsidR="00F83C3F" w:rsidRDefault="00F83C3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</w:t>
            </w: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C3F" w:rsidRDefault="00F83C3F" w:rsidP="00B75F3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申请号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递交日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783"/>
          <w:jc w:val="center"/>
        </w:trPr>
        <w:tc>
          <w:tcPr>
            <w:tcW w:w="52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7B0B" w:rsidRDefault="00F83C3F" w:rsidP="000B7B0B">
            <w:pPr>
              <w:spacing w:before="240" w:line="360" w:lineRule="auto"/>
              <w:rPr>
                <w:rFonts w:hAnsi="宋体" w:hint="eastAsia"/>
                <w:b/>
              </w:rPr>
            </w:pPr>
            <w:r>
              <w:rPr>
                <w:rFonts w:ascii="宋体" w:hAnsi="宋体" w:hint="eastAsia"/>
              </w:rPr>
              <w:t>发明创造名称</w:t>
            </w:r>
            <w:r w:rsidRPr="00EE1F13">
              <w:rPr>
                <w:rFonts w:ascii="宋体" w:hAnsi="宋体" w:hint="eastAsia"/>
              </w:rPr>
              <w:t xml:space="preserve"> </w:t>
            </w:r>
            <w:r w:rsidR="002438F6">
              <w:rPr>
                <w:rFonts w:ascii="宋体" w:hAnsi="宋体" w:hint="eastAsia"/>
              </w:rPr>
              <w:t xml:space="preserve"> </w:t>
            </w:r>
            <w:r w:rsidR="000B7B0B">
              <w:rPr>
                <w:rFonts w:hAnsi="宋体" w:hint="eastAsia"/>
                <w:b/>
              </w:rPr>
              <w:t>一种适用于装配式桥梁承台钢筋的定位装置</w:t>
            </w:r>
          </w:p>
          <w:p w:rsidR="00F83C3F" w:rsidRPr="000B7B0B" w:rsidRDefault="00F83C3F" w:rsidP="00B75F3E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申请号条码</w:t>
            </w:r>
          </w:p>
        </w:tc>
      </w:tr>
      <w:tr w:rsidR="00F83C3F">
        <w:tblPrEx>
          <w:tblCellMar>
            <w:left w:w="85" w:type="dxa"/>
            <w:right w:w="85" w:type="dxa"/>
          </w:tblCellMar>
        </w:tblPrEx>
        <w:trPr>
          <w:cantSplit/>
          <w:trHeight w:val="828"/>
          <w:jc w:val="center"/>
        </w:trPr>
        <w:tc>
          <w:tcPr>
            <w:tcW w:w="52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3C3F" w:rsidRDefault="00F83C3F">
            <w:pPr>
              <w:spacing w:after="60"/>
              <w:rPr>
                <w:rFonts w:ascii="宋体" w:hAnsi="宋体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C3F" w:rsidRDefault="00F83C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申请人</w:t>
            </w:r>
            <w:r w:rsidR="009E229C">
              <w:rPr>
                <w:rFonts w:ascii="宋体" w:hAnsi="宋体" w:hint="eastAsia"/>
              </w:rPr>
              <w:t xml:space="preserve">  </w:t>
            </w:r>
          </w:p>
        </w:tc>
        <w:tc>
          <w:tcPr>
            <w:tcW w:w="25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3C3F" w:rsidRPr="006C613B" w:rsidRDefault="007F1D1A">
            <w:pPr>
              <w:rPr>
                <w:rFonts w:ascii="宋体" w:hAnsi="宋体"/>
                <w:szCs w:val="21"/>
              </w:rPr>
            </w:pPr>
            <w:r w:rsidRPr="006C613B">
              <w:rPr>
                <w:rFonts w:ascii="宋体" w:hAnsi="宋体" w:hint="eastAsia"/>
                <w:szCs w:val="21"/>
              </w:rPr>
              <w:t>挂号条码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875"/>
          <w:jc w:val="center"/>
        </w:trPr>
        <w:tc>
          <w:tcPr>
            <w:tcW w:w="9600" w:type="dxa"/>
            <w:gridSpan w:val="7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74E9" w:rsidRDefault="007D74E9">
            <w:pPr>
              <w:spacing w:before="120" w:after="180" w:line="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② 补正原因</w:t>
            </w:r>
          </w:p>
          <w:p w:rsidR="007D74E9" w:rsidRDefault="007D74E9" w:rsidP="0019282F">
            <w:pPr>
              <w:spacing w:before="120" w:after="120" w:line="24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宋体" w:hAnsi="宋体"/>
              </w:rPr>
              <w:instrText xml:space="preserve"> FORMCHECKBOX </w:instrText>
            </w:r>
            <w:r w:rsidR="009C3DF5">
              <w:rPr>
                <w:rFonts w:ascii="宋体" w:hAnsi="宋体"/>
              </w:rPr>
            </w:r>
            <w:r w:rsidR="009C3DF5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根据专利法实施细则第51条的规定，请求对上述</w:t>
            </w:r>
            <w:r w:rsidR="001C21AA">
              <w:rPr>
                <w:rFonts w:ascii="宋体" w:hAnsi="宋体" w:hint="eastAsia"/>
              </w:rPr>
              <w:t>专利</w:t>
            </w:r>
            <w:r>
              <w:rPr>
                <w:rFonts w:ascii="宋体" w:hAnsi="宋体" w:hint="eastAsia"/>
              </w:rPr>
              <w:t>申请</w:t>
            </w:r>
            <w:r w:rsidR="001C21AA">
              <w:rPr>
                <w:rFonts w:ascii="宋体" w:hAnsi="宋体" w:hint="eastAsia"/>
              </w:rPr>
              <w:t>主动</w:t>
            </w:r>
            <w:r w:rsidR="00556FEA">
              <w:rPr>
                <w:rFonts w:ascii="宋体" w:hAnsi="宋体" w:hint="eastAsia"/>
              </w:rPr>
              <w:t>提出</w:t>
            </w:r>
            <w:r>
              <w:rPr>
                <w:rFonts w:ascii="宋体" w:hAnsi="宋体" w:hint="eastAsia"/>
              </w:rPr>
              <w:t>修改。</w:t>
            </w:r>
          </w:p>
          <w:p w:rsidR="007D74E9" w:rsidRDefault="007D74E9" w:rsidP="0019282F">
            <w:pPr>
              <w:spacing w:before="120" w:after="120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6"/>
            <w:r>
              <w:rPr>
                <w:rFonts w:ascii="宋体" w:hAnsi="宋体"/>
              </w:rPr>
              <w:instrText xml:space="preserve"> FORMCHECKBOX </w:instrText>
            </w:r>
            <w:r w:rsidR="009C3DF5">
              <w:rPr>
                <w:rFonts w:ascii="宋体" w:hAnsi="宋体"/>
              </w:rPr>
            </w:r>
            <w:r w:rsidR="009C3DF5">
              <w:rPr>
                <w:rFonts w:ascii="宋体" w:hAnsi="宋体"/>
              </w:rPr>
              <w:fldChar w:fldCharType="separate"/>
            </w:r>
            <w:r>
              <w:rPr>
                <w:rFonts w:ascii="宋体" w:hAnsi="宋体"/>
              </w:rPr>
              <w:fldChar w:fldCharType="end"/>
            </w:r>
            <w:bookmarkEnd w:id="0"/>
            <w:r>
              <w:rPr>
                <w:rFonts w:ascii="宋体" w:hAnsi="宋体" w:hint="eastAsia"/>
              </w:rPr>
              <w:t>根据专利法实施细则第44条的规定，针对国家知识产权局于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" w:name="Text64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1"/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2" w:name="Text61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2"/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3" w:name="Text62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noProof/>
                <w:u w:val="single"/>
              </w:rPr>
              <w:t xml:space="preserve"> 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3"/>
            <w:r>
              <w:rPr>
                <w:rFonts w:ascii="宋体" w:hAnsi="宋体" w:hint="eastAsia"/>
                <w:u w:val="single"/>
              </w:rPr>
              <w:t xml:space="preserve">  </w:t>
            </w:r>
            <w:r>
              <w:rPr>
                <w:rFonts w:ascii="宋体" w:hAnsi="宋体" w:hint="eastAsia"/>
              </w:rPr>
              <w:t>日发出的</w:t>
            </w:r>
            <w:r>
              <w:rPr>
                <w:rFonts w:ascii="宋体" w:hAnsi="宋体" w:hint="eastAsia"/>
                <w:u w:val="single"/>
              </w:rPr>
              <w:t xml:space="preserve"> </w:t>
            </w:r>
            <w:r>
              <w:rPr>
                <w:rFonts w:ascii="宋体" w:hAnsi="宋体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" w:name="Text63"/>
            <w:r>
              <w:rPr>
                <w:rFonts w:ascii="宋体" w:hAnsi="宋体"/>
                <w:u w:val="single"/>
              </w:rPr>
              <w:instrText xml:space="preserve"> FORMTEXT </w:instrText>
            </w:r>
            <w:r>
              <w:rPr>
                <w:rFonts w:ascii="宋体" w:hAnsi="宋体"/>
                <w:u w:val="single"/>
              </w:rPr>
            </w:r>
            <w:r>
              <w:rPr>
                <w:rFonts w:ascii="宋体" w:hAnsi="宋体"/>
                <w:u w:val="single"/>
              </w:rPr>
              <w:fldChar w:fldCharType="separate"/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/>
                <w:noProof/>
                <w:u w:val="single"/>
              </w:rPr>
              <w:t> </w:t>
            </w:r>
            <w:r>
              <w:rPr>
                <w:rFonts w:ascii="宋体" w:hAnsi="宋体"/>
                <w:u w:val="single"/>
              </w:rPr>
              <w:fldChar w:fldCharType="end"/>
            </w:r>
            <w:bookmarkEnd w:id="4"/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通知书（发文序号</w:t>
            </w:r>
            <w:r>
              <w:rPr>
                <w:rFonts w:ascii="宋体" w:hAnsi="宋体" w:hint="eastAsia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</w:rPr>
              <w:t>），进行补正。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778"/>
          <w:jc w:val="center"/>
        </w:trPr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 w:rsidP="00BB35AF">
            <w:pPr>
              <w:spacing w:after="60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③</w:t>
            </w:r>
          </w:p>
          <w:p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补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正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内</w:t>
            </w: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</w:p>
          <w:p w:rsidR="007D74E9" w:rsidRDefault="007D74E9">
            <w:pPr>
              <w:spacing w:after="60"/>
              <w:ind w:hanging="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容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ind w:hanging="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文件名称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文件中的位置</w:t>
            </w:r>
          </w:p>
        </w:tc>
        <w:tc>
          <w:tcPr>
            <w:tcW w:w="3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前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Default="007D74E9">
            <w:pPr>
              <w:spacing w:after="6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补　正　后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021"/>
          <w:jc w:val="center"/>
        </w:trPr>
        <w:tc>
          <w:tcPr>
            <w:tcW w:w="5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bookmarkStart w:id="5" w:name="Text54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5"/>
          </w:p>
        </w:tc>
        <w:tc>
          <w:tcPr>
            <w:tcW w:w="259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C76D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权利要求3</w:t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0B7B0B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根据权利要求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所述的</w:t>
            </w:r>
            <w:r>
              <w:rPr>
                <w:rFonts w:hAnsi="宋体" w:hint="eastAsia"/>
              </w:rPr>
              <w:t>适用于装配式桥梁承台钢筋的定位装置</w:t>
            </w:r>
            <w:r>
              <w:rPr>
                <w:rFonts w:hint="eastAsia"/>
              </w:rPr>
              <w:t>，</w:t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0B7B0B">
            <w:pPr>
              <w:rPr>
                <w:rFonts w:ascii="宋体" w:hAnsi="宋体"/>
              </w:rPr>
            </w:pPr>
            <w:r>
              <w:rPr>
                <w:rFonts w:hint="eastAsia"/>
              </w:rPr>
              <w:t>根据权利要求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所述的</w:t>
            </w:r>
            <w:r>
              <w:rPr>
                <w:rFonts w:hAnsi="宋体" w:hint="eastAsia"/>
              </w:rPr>
              <w:t>适用于装配式桥梁承台钢筋的定位装置</w:t>
            </w:r>
            <w:r>
              <w:rPr>
                <w:rFonts w:hint="eastAsia"/>
              </w:rPr>
              <w:t>，</w:t>
            </w:r>
          </w:p>
        </w:tc>
      </w:tr>
      <w:tr w:rsidR="000B7B0B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B0B" w:rsidRDefault="000B7B0B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7B0B" w:rsidRDefault="000B7B0B" w:rsidP="00133495">
            <w:pPr>
              <w:rPr>
                <w:rFonts w:ascii="宋体" w:hAnsi="宋体" w:hint="eastAsia"/>
              </w:rPr>
            </w:pPr>
          </w:p>
          <w:p w:rsidR="000B7B0B" w:rsidRPr="006C613B" w:rsidRDefault="000B7B0B" w:rsidP="001334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权利要求书</w:t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7B0B" w:rsidRDefault="000B7B0B" w:rsidP="00133495">
            <w:pPr>
              <w:rPr>
                <w:rFonts w:ascii="宋体" w:hAnsi="宋体" w:hint="eastAsia"/>
              </w:rPr>
            </w:pPr>
          </w:p>
          <w:p w:rsidR="000B7B0B" w:rsidRPr="006C613B" w:rsidRDefault="000B7B0B" w:rsidP="001334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权利要求4</w:t>
            </w:r>
          </w:p>
          <w:p w:rsidR="000B7B0B" w:rsidRPr="006C613B" w:rsidRDefault="000B7B0B" w:rsidP="00133495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7B0B" w:rsidRDefault="000B7B0B">
            <w:pPr>
              <w:rPr>
                <w:rFonts w:ascii="宋体" w:hAnsi="宋体" w:hint="eastAsia"/>
              </w:rPr>
            </w:pPr>
          </w:p>
          <w:p w:rsidR="000B7B0B" w:rsidRPr="006C613B" w:rsidRDefault="000B7B0B" w:rsidP="000B7B0B">
            <w:pPr>
              <w:rPr>
                <w:rFonts w:ascii="宋体" w:hAnsi="宋体"/>
              </w:rPr>
            </w:pPr>
            <w:r>
              <w:rPr>
                <w:rFonts w:hint="eastAsia"/>
              </w:rPr>
              <w:t>在连接部（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）的外表面设置有螺纹结构</w:t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B7B0B" w:rsidRDefault="000B7B0B">
            <w:pPr>
              <w:rPr>
                <w:rFonts w:ascii="宋体" w:hAnsi="宋体" w:hint="eastAsia"/>
              </w:rPr>
            </w:pPr>
          </w:p>
          <w:p w:rsidR="000B7B0B" w:rsidRPr="006C613B" w:rsidRDefault="000B7B0B">
            <w:pPr>
              <w:rPr>
                <w:rFonts w:ascii="宋体" w:hAnsi="宋体"/>
              </w:rPr>
            </w:pPr>
            <w:r>
              <w:rPr>
                <w:rFonts w:hint="eastAsia"/>
              </w:rPr>
              <w:t>在连接部（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）的外表面设置有螺纹结构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840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8"/>
                  </w:textInput>
                </w:ffData>
              </w:fldChar>
            </w:r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Arial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323"/>
          <w:jc w:val="center"/>
        </w:trPr>
        <w:tc>
          <w:tcPr>
            <w:tcW w:w="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Default="007D74E9">
            <w:pPr>
              <w:rPr>
                <w:rFonts w:ascii="宋体" w:hAnsi="宋体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0B7B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摘要附图</w:t>
            </w: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0B7B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摘要附图</w:t>
            </w:r>
            <w:r w:rsidR="007D74E9" w:rsidRPr="006C613B">
              <w:rPr>
                <w:rFonts w:ascii="宋体" w:hAnsi="宋体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D74E9" w:rsidRPr="006C613B">
              <w:rPr>
                <w:rFonts w:ascii="宋体" w:hAnsi="宋体"/>
              </w:rPr>
              <w:instrText xml:space="preserve"> FORMTEXT </w:instrText>
            </w:r>
            <w:r w:rsidR="007D74E9" w:rsidRPr="006C613B">
              <w:rPr>
                <w:rFonts w:ascii="宋体" w:hAnsi="宋体"/>
              </w:rPr>
            </w:r>
            <w:r w:rsidR="007D74E9" w:rsidRPr="006C613B">
              <w:rPr>
                <w:rFonts w:ascii="宋体" w:hAnsi="宋体"/>
              </w:rPr>
              <w:fldChar w:fldCharType="separate"/>
            </w:r>
            <w:r w:rsidR="007D74E9" w:rsidRPr="006C613B">
              <w:rPr>
                <w:rFonts w:ascii="宋体" w:hAnsi="Arial"/>
                <w:noProof/>
              </w:rPr>
              <w:t> </w:t>
            </w:r>
            <w:r w:rsidR="007D74E9" w:rsidRPr="006C613B">
              <w:rPr>
                <w:rFonts w:ascii="宋体" w:hAnsi="Arial"/>
                <w:noProof/>
              </w:rPr>
              <w:t> </w:t>
            </w:r>
            <w:r w:rsidR="007D74E9" w:rsidRPr="006C613B">
              <w:rPr>
                <w:rFonts w:ascii="宋体" w:hAnsi="Arial"/>
                <w:noProof/>
              </w:rPr>
              <w:t> </w:t>
            </w:r>
            <w:r w:rsidR="007D74E9" w:rsidRPr="006C613B">
              <w:rPr>
                <w:rFonts w:ascii="宋体" w:hAnsi="Arial"/>
                <w:noProof/>
              </w:rPr>
              <w:t> </w:t>
            </w:r>
            <w:r w:rsidR="007D74E9" w:rsidRPr="006C613B">
              <w:rPr>
                <w:rFonts w:ascii="宋体" w:hAnsi="Arial"/>
                <w:noProof/>
              </w:rPr>
              <w:t> </w:t>
            </w:r>
            <w:r w:rsidR="007D74E9"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</w:tc>
        <w:tc>
          <w:tcPr>
            <w:tcW w:w="35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0B7B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见补正前</w:t>
            </w:r>
          </w:p>
        </w:tc>
        <w:tc>
          <w:tcPr>
            <w:tcW w:w="2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0B7B0B" w:rsidP="004336A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见</w:t>
            </w:r>
            <w:r w:rsidR="004336A2">
              <w:rPr>
                <w:rFonts w:ascii="宋体" w:hAnsi="宋体" w:hint="eastAsia"/>
              </w:rPr>
              <w:t>替换后的摘要附图</w:t>
            </w:r>
            <w:bookmarkStart w:id="6" w:name="_GoBack"/>
            <w:bookmarkEnd w:id="6"/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val="1471"/>
          <w:jc w:val="center"/>
        </w:trPr>
        <w:tc>
          <w:tcPr>
            <w:tcW w:w="96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④附件清单</w:t>
            </w:r>
            <w:r w:rsidRPr="006C613B">
              <w:rPr>
                <w:rFonts w:ascii="宋体" w:hAnsi="宋体"/>
              </w:rPr>
              <w:tab/>
            </w:r>
          </w:p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9C3DF5">
              <w:rPr>
                <w:rFonts w:ascii="宋体" w:hAnsi="宋体"/>
              </w:rPr>
            </w:r>
            <w:r w:rsidR="009C3DF5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  <w:r w:rsidRPr="006C613B">
              <w:rPr>
                <w:rFonts w:ascii="宋体" w:hAnsi="宋体" w:hint="eastAsia"/>
              </w:rPr>
              <w:t>已备案的证明文件备案编号：</w:t>
            </w:r>
            <w:r w:rsidRPr="006C613B">
              <w:rPr>
                <w:rFonts w:ascii="宋体" w:hAnsi="宋体" w:hint="eastAsia"/>
                <w:u w:val="single"/>
              </w:rPr>
              <w:t xml:space="preserve">                 </w:t>
            </w:r>
          </w:p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复选框型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613B">
              <w:rPr>
                <w:rFonts w:ascii="宋体" w:hAnsi="宋体"/>
              </w:rPr>
              <w:instrText xml:space="preserve"> FORMCHECKBOX </w:instrText>
            </w:r>
            <w:r w:rsidR="009C3DF5">
              <w:rPr>
                <w:rFonts w:ascii="宋体" w:hAnsi="宋体"/>
              </w:rPr>
            </w:r>
            <w:r w:rsidR="009C3DF5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 w:hAnsi="宋体"/>
              </w:rPr>
              <w:fldChar w:fldCharType="end"/>
            </w:r>
          </w:p>
          <w:p w:rsidR="007D74E9" w:rsidRPr="006C613B" w:rsidRDefault="007D74E9">
            <w:pPr>
              <w:rPr>
                <w:rFonts w:ascii="宋体" w:hAnsi="宋体"/>
              </w:rPr>
            </w:pPr>
          </w:p>
          <w:p w:rsidR="007D74E9" w:rsidRPr="006C613B" w:rsidRDefault="007D74E9">
            <w:pPr>
              <w:rPr>
                <w:rFonts w:ascii="宋体" w:hAnsi="宋体"/>
              </w:rPr>
            </w:pPr>
          </w:p>
          <w:p w:rsidR="007D74E9" w:rsidRPr="006C613B" w:rsidRDefault="007D74E9" w:rsidP="003C7782">
            <w:pPr>
              <w:rPr>
                <w:rFonts w:ascii="宋体" w:hAnsi="宋体"/>
              </w:rPr>
            </w:pP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340"/>
          <w:jc w:val="center"/>
        </w:trPr>
        <w:tc>
          <w:tcPr>
            <w:tcW w:w="485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D74E9" w:rsidRPr="006C613B" w:rsidRDefault="007D74E9">
            <w:pPr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⑤　申请人或专利代理机构签字或者盖章</w:t>
            </w:r>
          </w:p>
        </w:tc>
        <w:tc>
          <w:tcPr>
            <w:tcW w:w="474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 w:hint="eastAsia"/>
              </w:rPr>
              <w:t>⑥　国家知识产权局处理意见</w:t>
            </w:r>
          </w:p>
        </w:tc>
      </w:tr>
      <w:tr w:rsidR="007D74E9">
        <w:tblPrEx>
          <w:tblCellMar>
            <w:left w:w="85" w:type="dxa"/>
            <w:right w:w="85" w:type="dxa"/>
          </w:tblCellMar>
        </w:tblPrEx>
        <w:trPr>
          <w:cantSplit/>
          <w:trHeight w:hRule="exact" w:val="1620"/>
          <w:jc w:val="center"/>
        </w:trPr>
        <w:tc>
          <w:tcPr>
            <w:tcW w:w="4855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7" w:name="Text58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7"/>
            <w:r w:rsidRPr="006C613B">
              <w:rPr>
                <w:rFonts w:ascii="宋体" w:hAnsi="宋体"/>
              </w:rPr>
              <w:t xml:space="preserve">                                          </w:t>
            </w:r>
          </w:p>
          <w:p w:rsidR="007D74E9" w:rsidRPr="006C613B" w:rsidRDefault="007D74E9">
            <w:pPr>
              <w:spacing w:line="320" w:lineRule="exact"/>
              <w:rPr>
                <w:rFonts w:ascii="宋体" w:hAnsi="宋体"/>
              </w:rPr>
            </w:pPr>
          </w:p>
          <w:p w:rsidR="007D74E9" w:rsidRPr="006C613B" w:rsidRDefault="007D74E9" w:rsidP="003C7782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745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D74E9" w:rsidRPr="006C613B" w:rsidRDefault="007D74E9">
            <w:pPr>
              <w:spacing w:line="320" w:lineRule="exact"/>
              <w:ind w:hanging="4"/>
              <w:jc w:val="lef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bookmarkStart w:id="8" w:name="Text59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8"/>
          </w:p>
        </w:tc>
      </w:tr>
      <w:tr w:rsidR="007D74E9" w:rsidTr="00AA4450">
        <w:tblPrEx>
          <w:tblCellMar>
            <w:left w:w="85" w:type="dxa"/>
            <w:right w:w="85" w:type="dxa"/>
          </w:tblCellMar>
        </w:tblPrEx>
        <w:trPr>
          <w:cantSplit/>
          <w:trHeight w:hRule="exact" w:val="173"/>
          <w:jc w:val="center"/>
        </w:trPr>
        <w:tc>
          <w:tcPr>
            <w:tcW w:w="485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4E9" w:rsidRPr="006C613B" w:rsidRDefault="007D74E9">
            <w:pPr>
              <w:ind w:right="345" w:hanging="85"/>
              <w:jc w:val="right"/>
              <w:rPr>
                <w:rFonts w:ascii="宋体" w:hAnsi="宋体"/>
              </w:rPr>
            </w:pPr>
          </w:p>
          <w:p w:rsidR="007D74E9" w:rsidRPr="006C613B" w:rsidRDefault="007D74E9">
            <w:pPr>
              <w:ind w:right="345" w:hanging="85"/>
              <w:jc w:val="righ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48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9" w:name="Text48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9"/>
            <w:r w:rsidRPr="006C613B">
              <w:rPr>
                <w:rFonts w:ascii="宋体" w:hAnsi="宋体" w:hint="eastAsia"/>
              </w:rPr>
              <w:t>年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0" w:name="Text49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0"/>
            <w:r w:rsidRPr="006C613B">
              <w:rPr>
                <w:rFonts w:ascii="宋体" w:hAnsi="宋体" w:hint="eastAsia"/>
              </w:rPr>
              <w:t>月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0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1" w:name="Text50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1"/>
            <w:r w:rsidRPr="006C613B">
              <w:rPr>
                <w:rFonts w:ascii="宋体" w:hAnsi="宋体" w:hint="eastAsia"/>
              </w:rPr>
              <w:t>日</w:t>
            </w:r>
          </w:p>
        </w:tc>
        <w:tc>
          <w:tcPr>
            <w:tcW w:w="47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</w:p>
          <w:p w:rsidR="007D74E9" w:rsidRPr="006C613B" w:rsidRDefault="007D74E9">
            <w:pPr>
              <w:ind w:right="265" w:hanging="55"/>
              <w:jc w:val="right"/>
              <w:rPr>
                <w:rFonts w:ascii="宋体" w:hAnsi="宋体"/>
              </w:rPr>
            </w:pPr>
            <w:r w:rsidRPr="006C613B">
              <w:rPr>
                <w:rFonts w:ascii="宋体" w:hAnsi="宋体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2" w:name="Text53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2"/>
            <w:r w:rsidRPr="006C613B">
              <w:rPr>
                <w:rFonts w:ascii="宋体" w:hAnsi="宋体" w:hint="eastAsia"/>
              </w:rPr>
              <w:t>年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3" w:name="Text52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3"/>
            <w:r w:rsidRPr="006C613B">
              <w:rPr>
                <w:rFonts w:ascii="宋体" w:hAnsi="宋体" w:hint="eastAsia"/>
              </w:rPr>
              <w:t>月</w:t>
            </w:r>
            <w:r w:rsidRPr="006C613B">
              <w:rPr>
                <w:rFonts w:ascii="宋体" w:hAnsi="宋体"/>
              </w:rPr>
              <w:fldChar w:fldCharType="begin">
                <w:ffData>
                  <w:name w:val="Text51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4" w:name="Text51"/>
            <w:r w:rsidRPr="006C613B">
              <w:rPr>
                <w:rFonts w:ascii="宋体" w:hAnsi="宋体"/>
              </w:rPr>
              <w:instrText xml:space="preserve"> FORMTEXT </w:instrText>
            </w:r>
            <w:r w:rsidRPr="006C613B">
              <w:rPr>
                <w:rFonts w:ascii="宋体" w:hAnsi="宋体"/>
              </w:rPr>
            </w:r>
            <w:r w:rsidRPr="006C613B">
              <w:rPr>
                <w:rFonts w:ascii="宋体" w:hAnsi="宋体"/>
              </w:rPr>
              <w:fldChar w:fldCharType="separate"/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  <w:noProof/>
              </w:rPr>
              <w:t xml:space="preserve">  </w:t>
            </w:r>
            <w:r w:rsidRPr="006C613B">
              <w:rPr>
                <w:rFonts w:ascii="宋体"/>
                <w:noProof/>
              </w:rPr>
              <w:t> </w:t>
            </w:r>
            <w:r w:rsidRPr="006C613B">
              <w:rPr>
                <w:rFonts w:ascii="宋体" w:hAnsi="宋体"/>
              </w:rPr>
              <w:fldChar w:fldCharType="end"/>
            </w:r>
            <w:bookmarkEnd w:id="14"/>
            <w:r w:rsidRPr="006C613B">
              <w:rPr>
                <w:rFonts w:ascii="宋体" w:hAnsi="宋体" w:hint="eastAsia"/>
              </w:rPr>
              <w:t>日</w:t>
            </w:r>
          </w:p>
        </w:tc>
      </w:tr>
    </w:tbl>
    <w:p w:rsidR="007D74E9" w:rsidRDefault="007D74E9">
      <w:pPr>
        <w:spacing w:line="20" w:lineRule="exact"/>
        <w:rPr>
          <w:rFonts w:eastAsia="黑体"/>
          <w:spacing w:val="90"/>
          <w:sz w:val="28"/>
        </w:rPr>
      </w:pPr>
    </w:p>
    <w:p w:rsidR="007D74E9" w:rsidRDefault="007D74E9">
      <w:pPr>
        <w:spacing w:line="360" w:lineRule="auto"/>
        <w:ind w:left="420" w:hangingChars="200" w:hanging="420"/>
      </w:pPr>
    </w:p>
    <w:sectPr w:rsidR="007D74E9">
      <w:headerReference w:type="default" r:id="rId8"/>
      <w:pgSz w:w="11906" w:h="16838" w:code="9"/>
      <w:pgMar w:top="1418" w:right="851" w:bottom="851" w:left="1418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F5" w:rsidRDefault="009C3DF5">
      <w:r>
        <w:separator/>
      </w:r>
    </w:p>
  </w:endnote>
  <w:endnote w:type="continuationSeparator" w:id="0">
    <w:p w:rsidR="009C3DF5" w:rsidRDefault="009C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F5" w:rsidRDefault="009C3DF5">
      <w:r>
        <w:separator/>
      </w:r>
    </w:p>
  </w:footnote>
  <w:footnote w:type="continuationSeparator" w:id="0">
    <w:p w:rsidR="009C3DF5" w:rsidRDefault="009C3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4E9" w:rsidRDefault="00AA4450">
    <w:pPr>
      <w:jc w:val="center"/>
      <w:outlineLvl w:val="0"/>
      <w:rPr>
        <w:rFonts w:ascii="黑体" w:eastAsia="黑体"/>
        <w:spacing w:val="90"/>
        <w:sz w:val="28"/>
      </w:rPr>
    </w:pPr>
    <w:r>
      <w:rPr>
        <w:rFonts w:eastAsia="黑体" w:hint="eastAsia"/>
        <w:spacing w:val="90"/>
        <w:sz w:val="28"/>
      </w:rPr>
      <w:t>补正书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42F"/>
    <w:multiLevelType w:val="hybridMultilevel"/>
    <w:tmpl w:val="36E678B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03EB7CFF"/>
    <w:multiLevelType w:val="hybridMultilevel"/>
    <w:tmpl w:val="E29061A4"/>
    <w:lvl w:ilvl="0" w:tplc="12583E9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650D54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CDAF0E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E4EE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40CBB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78AB9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2F68A3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8851C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20A1C5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E28"/>
    <w:multiLevelType w:val="hybridMultilevel"/>
    <w:tmpl w:val="584CD14C"/>
    <w:lvl w:ilvl="0" w:tplc="AA5890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6136176"/>
    <w:multiLevelType w:val="hybridMultilevel"/>
    <w:tmpl w:val="9410C5D4"/>
    <w:lvl w:ilvl="0" w:tplc="B91E250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9784BE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44053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B601F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025FE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71A47B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ECE36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1E610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F6D2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F5F180E"/>
    <w:multiLevelType w:val="hybridMultilevel"/>
    <w:tmpl w:val="9FB22224"/>
    <w:lvl w:ilvl="0" w:tplc="CFDCBD6E">
      <w:start w:val="7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83C3F"/>
    <w:rsid w:val="00062D11"/>
    <w:rsid w:val="00065592"/>
    <w:rsid w:val="000835FA"/>
    <w:rsid w:val="0009636C"/>
    <w:rsid w:val="000A52EE"/>
    <w:rsid w:val="000B7B0B"/>
    <w:rsid w:val="000D2967"/>
    <w:rsid w:val="0019282F"/>
    <w:rsid w:val="001975B5"/>
    <w:rsid w:val="001C21AA"/>
    <w:rsid w:val="001E4160"/>
    <w:rsid w:val="002438F6"/>
    <w:rsid w:val="002C5FDB"/>
    <w:rsid w:val="002D4DB8"/>
    <w:rsid w:val="002D4EF4"/>
    <w:rsid w:val="002E46E7"/>
    <w:rsid w:val="00303A46"/>
    <w:rsid w:val="00330BF1"/>
    <w:rsid w:val="00345F17"/>
    <w:rsid w:val="00347C23"/>
    <w:rsid w:val="003A5D2F"/>
    <w:rsid w:val="003A6A64"/>
    <w:rsid w:val="003C7782"/>
    <w:rsid w:val="00403C82"/>
    <w:rsid w:val="004164A6"/>
    <w:rsid w:val="004336A2"/>
    <w:rsid w:val="004D0271"/>
    <w:rsid w:val="00513FB0"/>
    <w:rsid w:val="00522498"/>
    <w:rsid w:val="005446DB"/>
    <w:rsid w:val="00556FEA"/>
    <w:rsid w:val="0056022B"/>
    <w:rsid w:val="00590AEF"/>
    <w:rsid w:val="00594300"/>
    <w:rsid w:val="005E5741"/>
    <w:rsid w:val="005F491E"/>
    <w:rsid w:val="0062358C"/>
    <w:rsid w:val="00661200"/>
    <w:rsid w:val="00663135"/>
    <w:rsid w:val="006B0339"/>
    <w:rsid w:val="006B5272"/>
    <w:rsid w:val="006C3B77"/>
    <w:rsid w:val="006C613B"/>
    <w:rsid w:val="006F6D62"/>
    <w:rsid w:val="00711A83"/>
    <w:rsid w:val="00721835"/>
    <w:rsid w:val="007A6170"/>
    <w:rsid w:val="007D74E9"/>
    <w:rsid w:val="007D7707"/>
    <w:rsid w:val="007F1D1A"/>
    <w:rsid w:val="00832AE3"/>
    <w:rsid w:val="00864BBE"/>
    <w:rsid w:val="008C36A5"/>
    <w:rsid w:val="009931A5"/>
    <w:rsid w:val="009B172C"/>
    <w:rsid w:val="009C1CFD"/>
    <w:rsid w:val="009C3DF5"/>
    <w:rsid w:val="009E229C"/>
    <w:rsid w:val="00A33363"/>
    <w:rsid w:val="00A96A45"/>
    <w:rsid w:val="00AA4450"/>
    <w:rsid w:val="00AA7284"/>
    <w:rsid w:val="00AD1C2F"/>
    <w:rsid w:val="00AF35C4"/>
    <w:rsid w:val="00B076EC"/>
    <w:rsid w:val="00B10044"/>
    <w:rsid w:val="00B73542"/>
    <w:rsid w:val="00B75F3E"/>
    <w:rsid w:val="00B82CAF"/>
    <w:rsid w:val="00B8417D"/>
    <w:rsid w:val="00B920CD"/>
    <w:rsid w:val="00BB35AF"/>
    <w:rsid w:val="00C41D9B"/>
    <w:rsid w:val="00C56BDE"/>
    <w:rsid w:val="00C76D8D"/>
    <w:rsid w:val="00CB0229"/>
    <w:rsid w:val="00CB303A"/>
    <w:rsid w:val="00D07A8B"/>
    <w:rsid w:val="00D4659A"/>
    <w:rsid w:val="00D55157"/>
    <w:rsid w:val="00D6369E"/>
    <w:rsid w:val="00D74534"/>
    <w:rsid w:val="00E5707E"/>
    <w:rsid w:val="00EA36A7"/>
    <w:rsid w:val="00EC5649"/>
    <w:rsid w:val="00ED29E4"/>
    <w:rsid w:val="00ED3179"/>
    <w:rsid w:val="00ED6B1A"/>
    <w:rsid w:val="00EE1F13"/>
    <w:rsid w:val="00F00128"/>
    <w:rsid w:val="00F159B5"/>
    <w:rsid w:val="00F702FB"/>
    <w:rsid w:val="00F83C3F"/>
    <w:rsid w:val="00FA6791"/>
    <w:rsid w:val="00FB3B94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0"/>
    <w:qFormat/>
    <w:pPr>
      <w:keepNext/>
      <w:keepLines/>
      <w:spacing w:before="120" w:after="240" w:line="415" w:lineRule="auto"/>
      <w:outlineLvl w:val="2"/>
    </w:pPr>
    <w:rPr>
      <w:rFonts w:eastAsia="黑体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ody Text Indent"/>
    <w:basedOn w:val="a"/>
    <w:pPr>
      <w:tabs>
        <w:tab w:val="num" w:pos="-180"/>
      </w:tabs>
      <w:spacing w:line="360" w:lineRule="auto"/>
      <w:ind w:left="359" w:hangingChars="171" w:hanging="359"/>
    </w:pPr>
    <w:rPr>
      <w:rFonts w:ascii="宋体" w:hAnsi="宋体"/>
      <w:color w:val="FF0000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"/>
    <w:basedOn w:val="a"/>
    <w:rPr>
      <w:sz w:val="28"/>
    </w:rPr>
  </w:style>
  <w:style w:type="paragraph" w:styleId="a0">
    <w:name w:val="Normal Indent"/>
    <w:basedOn w:val="a"/>
    <w:pPr>
      <w:spacing w:line="240" w:lineRule="atLeast"/>
      <w:ind w:firstLine="420"/>
    </w:pPr>
  </w:style>
  <w:style w:type="paragraph" w:styleId="a8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2791;&#20221;\chen\&#30003;&#35831;&#34920;&#26684;\2003.6.24\bz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bzs.dot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>sipo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0初审程序</dc:title>
  <dc:creator>cxf</dc:creator>
  <cp:lastModifiedBy>Administrator</cp:lastModifiedBy>
  <cp:revision>7</cp:revision>
  <cp:lastPrinted>2014-04-09T07:16:00Z</cp:lastPrinted>
  <dcterms:created xsi:type="dcterms:W3CDTF">2019-08-05T09:00:00Z</dcterms:created>
  <dcterms:modified xsi:type="dcterms:W3CDTF">2021-01-20T02:57:00Z</dcterms:modified>
</cp:coreProperties>
</file>