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9"/>
        <w:gridCol w:w="1274"/>
        <w:gridCol w:w="1571"/>
        <w:gridCol w:w="1307"/>
        <w:gridCol w:w="2058"/>
        <w:gridCol w:w="2490"/>
      </w:tblGrid>
      <w:tr w:rsidR="00AF35C4" w:rsidRPr="00513FB0" w14:paraId="25D2C88C" w14:textId="77777777" w:rsidTr="00EE2110">
        <w:trPr>
          <w:trHeight w:hRule="exact" w:val="276"/>
          <w:jc w:val="center"/>
        </w:trPr>
        <w:tc>
          <w:tcPr>
            <w:tcW w:w="6711" w:type="dxa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14:paraId="780976B3" w14:textId="77777777" w:rsidR="00AF35C4" w:rsidRDefault="00AF35C4" w:rsidP="007D7707">
            <w:pPr>
              <w:pStyle w:val="a0"/>
              <w:spacing w:after="80"/>
              <w:ind w:firstLine="0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请按照“注意事项”正确填写本表各栏</w:t>
            </w:r>
          </w:p>
        </w:tc>
        <w:tc>
          <w:tcPr>
            <w:tcW w:w="2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1E1BA698" w14:textId="77777777" w:rsidR="00AF35C4" w:rsidRPr="00513FB0" w:rsidRDefault="00AF35C4" w:rsidP="00AF35C4">
            <w:pPr>
              <w:pStyle w:val="a0"/>
              <w:spacing w:after="80"/>
              <w:ind w:firstLine="0"/>
              <w:rPr>
                <w:rFonts w:ascii="黑体" w:eastAsia="黑体" w:hAnsi="宋体"/>
                <w:sz w:val="18"/>
                <w:szCs w:val="18"/>
              </w:rPr>
            </w:pPr>
            <w:r w:rsidRPr="00513FB0">
              <w:rPr>
                <w:rFonts w:ascii="宋体" w:hAnsi="宋体" w:hint="eastAsia"/>
                <w:sz w:val="18"/>
                <w:szCs w:val="18"/>
              </w:rPr>
              <w:t>此框由国家知识产权局填写</w:t>
            </w:r>
          </w:p>
        </w:tc>
      </w:tr>
      <w:tr w:rsidR="00F83C3F" w14:paraId="334DF034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val="698"/>
          <w:jc w:val="center"/>
        </w:trPr>
        <w:tc>
          <w:tcPr>
            <w:tcW w:w="50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2646699" w14:textId="77777777" w:rsidR="00F83C3F" w:rsidRDefault="00F83C3F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①</w:t>
            </w:r>
          </w:p>
          <w:p w14:paraId="00C0B6DB" w14:textId="77777777"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</w:t>
            </w:r>
          </w:p>
          <w:p w14:paraId="7C3396AB" w14:textId="77777777"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</w:t>
            </w:r>
          </w:p>
          <w:p w14:paraId="62281748" w14:textId="77777777"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</w:t>
            </w:r>
          </w:p>
          <w:p w14:paraId="3711FF98" w14:textId="77777777"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74D46" w14:textId="297325B3" w:rsidR="00F83C3F" w:rsidRDefault="00F83C3F" w:rsidP="00B75F3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申请号</w:t>
            </w:r>
            <w:r>
              <w:rPr>
                <w:rFonts w:ascii="宋体" w:hAnsi="宋体"/>
              </w:rPr>
              <w:t xml:space="preserve"> </w:t>
            </w:r>
            <w:r w:rsidR="006930C7">
              <w:rPr>
                <w:rFonts w:ascii="宋体" w:hAnsi="宋体"/>
              </w:rPr>
              <w:t>2020111924117</w:t>
            </w:r>
          </w:p>
        </w:tc>
        <w:tc>
          <w:tcPr>
            <w:tcW w:w="2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AC5538" w14:textId="77777777"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递交日</w:t>
            </w:r>
          </w:p>
        </w:tc>
      </w:tr>
      <w:tr w:rsidR="00F83C3F" w14:paraId="1B1830B6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val="765"/>
          <w:jc w:val="center"/>
        </w:trPr>
        <w:tc>
          <w:tcPr>
            <w:tcW w:w="501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004D0D5" w14:textId="77777777" w:rsidR="00F83C3F" w:rsidRDefault="00F83C3F">
            <w:pPr>
              <w:spacing w:after="60"/>
              <w:rPr>
                <w:rFonts w:ascii="宋体" w:hAnsi="宋体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C6254" w14:textId="0A555430" w:rsidR="00F83C3F" w:rsidRPr="009C1CFD" w:rsidRDefault="006930C7" w:rsidP="00B75F3E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>发明</w:t>
            </w:r>
            <w:r w:rsidR="00F83C3F">
              <w:rPr>
                <w:rFonts w:ascii="宋体" w:hAnsi="宋体" w:hint="eastAsia"/>
              </w:rPr>
              <w:t>名称</w:t>
            </w:r>
            <w:r w:rsidR="0054592A">
              <w:rPr>
                <w:rFonts w:ascii="宋体" w:hAnsi="宋体" w:hint="eastAsia"/>
              </w:rPr>
              <w:t xml:space="preserve"> </w:t>
            </w:r>
            <w:r w:rsidR="00CF0E00" w:rsidRPr="00CF0E00">
              <w:rPr>
                <w:rFonts w:ascii="宋体" w:hAnsi="宋体" w:hint="eastAsia"/>
              </w:rPr>
              <w:t xml:space="preserve"> </w:t>
            </w:r>
            <w:r w:rsidRPr="006930C7">
              <w:rPr>
                <w:rFonts w:ascii="宋体" w:hAnsi="宋体" w:hint="eastAsia"/>
              </w:rPr>
              <w:t>一种具备状态感知能力的智能型隔离开关控制装</w:t>
            </w:r>
            <w:r>
              <w:rPr>
                <w:rFonts w:ascii="宋体" w:hAnsi="宋体" w:hint="eastAsia"/>
              </w:rPr>
              <w:t>置</w:t>
            </w:r>
          </w:p>
        </w:tc>
        <w:tc>
          <w:tcPr>
            <w:tcW w:w="2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2E52062" w14:textId="77777777"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申请号条码</w:t>
            </w:r>
          </w:p>
        </w:tc>
      </w:tr>
      <w:tr w:rsidR="00F83C3F" w14:paraId="794C35BE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val="807"/>
          <w:jc w:val="center"/>
        </w:trPr>
        <w:tc>
          <w:tcPr>
            <w:tcW w:w="50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11792E" w14:textId="77777777" w:rsidR="00F83C3F" w:rsidRDefault="00F83C3F">
            <w:pPr>
              <w:spacing w:after="60"/>
              <w:rPr>
                <w:rFonts w:ascii="宋体" w:hAnsi="宋体"/>
              </w:rPr>
            </w:pP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2A2FD" w14:textId="47FB26C3" w:rsidR="00F83C3F" w:rsidRDefault="00F83C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申请人</w:t>
            </w:r>
            <w:r w:rsidR="009E229C">
              <w:rPr>
                <w:rFonts w:ascii="宋体" w:hAnsi="宋体" w:hint="eastAsia"/>
              </w:rPr>
              <w:t xml:space="preserve">  </w:t>
            </w:r>
            <w:proofErr w:type="gramStart"/>
            <w:r w:rsidR="006930C7">
              <w:rPr>
                <w:rFonts w:ascii="宋体" w:hAnsi="宋体" w:hint="eastAsia"/>
              </w:rPr>
              <w:t>国网宁夏电力有限公司检修公司</w:t>
            </w:r>
            <w:proofErr w:type="gramEnd"/>
            <w:r w:rsidR="006930C7">
              <w:rPr>
                <w:rFonts w:ascii="宋体" w:hAnsi="宋体" w:hint="eastAsia"/>
              </w:rPr>
              <w:t>；上海远观物联网科技有限公司</w:t>
            </w:r>
          </w:p>
        </w:tc>
        <w:tc>
          <w:tcPr>
            <w:tcW w:w="24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3B679" w14:textId="77777777"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挂号条码</w:t>
            </w:r>
          </w:p>
        </w:tc>
      </w:tr>
      <w:tr w:rsidR="007D74E9" w14:paraId="1BF988A5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1830"/>
          <w:jc w:val="center"/>
        </w:trPr>
        <w:tc>
          <w:tcPr>
            <w:tcW w:w="9201" w:type="dxa"/>
            <w:gridSpan w:val="7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B6A88A" w14:textId="77777777" w:rsidR="007D74E9" w:rsidRDefault="007D74E9">
            <w:pPr>
              <w:spacing w:before="120" w:after="180" w:line="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② 补正原因</w:t>
            </w:r>
          </w:p>
          <w:p w14:paraId="296CB357" w14:textId="0214A24E" w:rsidR="007D74E9" w:rsidRDefault="006930C7" w:rsidP="0019282F">
            <w:pPr>
              <w:spacing w:before="120" w:after="120" w:line="24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宋体" w:hAnsi="宋体"/>
              </w:rPr>
              <w:instrText xml:space="preserve"> FORMCHECKBOX </w:instrText>
            </w:r>
            <w:r>
              <w:rPr>
                <w:rFonts w:ascii="宋体" w:hAnsi="宋体"/>
              </w:rPr>
            </w:r>
            <w:r>
              <w:rPr>
                <w:rFonts w:ascii="宋体" w:hAnsi="宋体"/>
              </w:rPr>
              <w:fldChar w:fldCharType="end"/>
            </w:r>
            <w:r w:rsidR="007D74E9">
              <w:rPr>
                <w:rFonts w:ascii="宋体" w:hAnsi="宋体" w:hint="eastAsia"/>
              </w:rPr>
              <w:t>根据专利法实施细则第51条的规定，请求对上述</w:t>
            </w:r>
            <w:r w:rsidR="001C21AA">
              <w:rPr>
                <w:rFonts w:ascii="宋体" w:hAnsi="宋体" w:hint="eastAsia"/>
              </w:rPr>
              <w:t>专利</w:t>
            </w:r>
            <w:r w:rsidR="007D74E9">
              <w:rPr>
                <w:rFonts w:ascii="宋体" w:hAnsi="宋体" w:hint="eastAsia"/>
              </w:rPr>
              <w:t>申请</w:t>
            </w:r>
            <w:r w:rsidR="001C21AA">
              <w:rPr>
                <w:rFonts w:ascii="宋体" w:hAnsi="宋体" w:hint="eastAsia"/>
              </w:rPr>
              <w:t>主动</w:t>
            </w:r>
            <w:r w:rsidR="00556FEA">
              <w:rPr>
                <w:rFonts w:ascii="宋体" w:hAnsi="宋体" w:hint="eastAsia"/>
              </w:rPr>
              <w:t>提出</w:t>
            </w:r>
            <w:r w:rsidR="007D74E9">
              <w:rPr>
                <w:rFonts w:ascii="宋体" w:hAnsi="宋体" w:hint="eastAsia"/>
              </w:rPr>
              <w:t>修改。</w:t>
            </w:r>
          </w:p>
          <w:p w14:paraId="4A28D829" w14:textId="754B6633" w:rsidR="007D74E9" w:rsidRDefault="006930C7" w:rsidP="00C6392D">
            <w:pPr>
              <w:spacing w:before="120" w:after="120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highlight w:val="black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3"/>
            <w:r>
              <w:rPr>
                <w:rFonts w:ascii="宋体" w:hAnsi="宋体"/>
                <w:color w:val="000000" w:themeColor="text1"/>
                <w:highlight w:val="black"/>
              </w:rPr>
              <w:instrText xml:space="preserve"> FORMCHECKBOX </w:instrText>
            </w:r>
            <w:r>
              <w:rPr>
                <w:rFonts w:ascii="宋体" w:hAnsi="宋体"/>
                <w:color w:val="000000" w:themeColor="text1"/>
                <w:highlight w:val="black"/>
              </w:rPr>
            </w:r>
            <w:r>
              <w:rPr>
                <w:rFonts w:ascii="宋体" w:hAnsi="宋体"/>
                <w:color w:val="000000" w:themeColor="text1"/>
                <w:highlight w:val="black"/>
              </w:rPr>
              <w:fldChar w:fldCharType="end"/>
            </w:r>
            <w:bookmarkEnd w:id="0"/>
            <w:r w:rsidR="007D74E9">
              <w:rPr>
                <w:rFonts w:ascii="宋体" w:hAnsi="宋体" w:hint="eastAsia"/>
              </w:rPr>
              <w:t>根据专利法实施细则第44条的规定，针对国家知识产权局于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 w:rsidR="00C6392D"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</w:rPr>
              <w:t>年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t xml:space="preserve"> </w:t>
            </w:r>
            <w:r w:rsidR="00C6392D">
              <w:rPr>
                <w:rFonts w:ascii="宋体" w:hAnsi="宋体" w:hint="eastAsia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</w:rPr>
              <w:t>月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t xml:space="preserve">  </w:t>
            </w:r>
            <w:r w:rsidR="007D74E9">
              <w:rPr>
                <w:rFonts w:ascii="宋体" w:hAnsi="宋体" w:hint="eastAsia"/>
              </w:rPr>
              <w:t>日发出的</w:t>
            </w:r>
            <w:r w:rsidR="00C6392D">
              <w:rPr>
                <w:rFonts w:ascii="宋体" w:hAnsi="宋体" w:hint="eastAsia"/>
                <w:u w:val="single"/>
              </w:rPr>
              <w:t xml:space="preserve">  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</w:rPr>
              <w:t>通知书（发文序号</w:t>
            </w:r>
            <w:r w:rsidR="007D74E9">
              <w:rPr>
                <w:rFonts w:ascii="宋体" w:hAnsi="宋体" w:hint="eastAsia"/>
                <w:u w:val="single"/>
              </w:rPr>
              <w:t xml:space="preserve">  </w:t>
            </w:r>
            <w:r w:rsidR="00C6392D">
              <w:rPr>
                <w:rFonts w:ascii="宋体" w:hAnsi="宋体" w:hint="eastAsia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  <w:u w:val="single"/>
              </w:rPr>
              <w:t xml:space="preserve"> </w:t>
            </w:r>
            <w:r w:rsidR="007D74E9">
              <w:rPr>
                <w:rFonts w:ascii="宋体" w:hAnsi="宋体" w:hint="eastAsia"/>
              </w:rPr>
              <w:t>），进行补正。</w:t>
            </w:r>
          </w:p>
        </w:tc>
      </w:tr>
      <w:tr w:rsidR="007D74E9" w14:paraId="4831A396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759"/>
          <w:jc w:val="center"/>
        </w:trPr>
        <w:tc>
          <w:tcPr>
            <w:tcW w:w="4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DD0F" w14:textId="77777777" w:rsidR="007D74E9" w:rsidRDefault="007D74E9" w:rsidP="00BB35AF">
            <w:pPr>
              <w:spacing w:after="60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③</w:t>
            </w:r>
          </w:p>
          <w:p w14:paraId="2F5C6E5A" w14:textId="77777777" w:rsidR="007D74E9" w:rsidRDefault="007D74E9">
            <w:pPr>
              <w:spacing w:after="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08024DBD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补</w:t>
            </w:r>
          </w:p>
          <w:p w14:paraId="5B6CF35F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14:paraId="7DC167B0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正</w:t>
            </w:r>
          </w:p>
          <w:p w14:paraId="7FB3C584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14:paraId="2EAD5F73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内</w:t>
            </w:r>
          </w:p>
          <w:p w14:paraId="4C339A6A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14:paraId="72B7B3F7" w14:textId="77777777"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容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F44F" w14:textId="77777777" w:rsidR="007D74E9" w:rsidRDefault="007D74E9">
            <w:pPr>
              <w:spacing w:after="60"/>
              <w:ind w:hanging="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文件名称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C2BA1" w14:textId="77777777" w:rsidR="007D74E9" w:rsidRDefault="007D74E9">
            <w:pPr>
              <w:spacing w:after="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文件中的位置</w:t>
            </w:r>
          </w:p>
        </w:tc>
        <w:tc>
          <w:tcPr>
            <w:tcW w:w="3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28A6A" w14:textId="77777777" w:rsidR="007D74E9" w:rsidRDefault="007D74E9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补　正　前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F6EC" w14:textId="77777777" w:rsidR="007D74E9" w:rsidRDefault="007D74E9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补　正　后</w:t>
            </w:r>
          </w:p>
        </w:tc>
      </w:tr>
      <w:tr w:rsidR="007D74E9" w14:paraId="43B9707C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996"/>
          <w:jc w:val="center"/>
        </w:trPr>
        <w:tc>
          <w:tcPr>
            <w:tcW w:w="4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81E4" w14:textId="77777777"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283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54CDDD9" w14:textId="77777777"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1571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0E79564" w14:textId="77777777"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364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F5AE2B7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bookmarkStart w:id="1" w:name="Text54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"/>
          </w:p>
        </w:tc>
        <w:tc>
          <w:tcPr>
            <w:tcW w:w="2490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CB84198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 w14:paraId="425C518A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819"/>
          <w:jc w:val="center"/>
        </w:trPr>
        <w:tc>
          <w:tcPr>
            <w:tcW w:w="4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2016" w14:textId="77777777"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4BA11" w14:textId="5B287C93" w:rsidR="007D74E9" w:rsidRPr="006C613B" w:rsidRDefault="006930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权利要求书</w:t>
            </w:r>
          </w:p>
        </w:tc>
        <w:tc>
          <w:tcPr>
            <w:tcW w:w="1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3025A" w14:textId="34A65E3E" w:rsidR="00EE2110" w:rsidRPr="006C613B" w:rsidRDefault="006930C7" w:rsidP="00EE21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权利要求1</w:t>
            </w:r>
          </w:p>
          <w:p w14:paraId="10BE3148" w14:textId="77777777" w:rsidR="007D74E9" w:rsidRPr="006C613B" w:rsidRDefault="007D74E9">
            <w:pPr>
              <w:rPr>
                <w:rFonts w:ascii="宋体" w:hAnsi="宋体"/>
              </w:rPr>
            </w:pPr>
          </w:p>
          <w:p w14:paraId="6B7550EC" w14:textId="77777777"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E6FAA" w14:textId="056A1BA5" w:rsidR="007D74E9" w:rsidRPr="006C613B" w:rsidRDefault="006930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有缺陷</w:t>
            </w:r>
          </w:p>
        </w:tc>
        <w:tc>
          <w:tcPr>
            <w:tcW w:w="2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E7F09" w14:textId="230FCAFE" w:rsidR="007D74E9" w:rsidRPr="006C613B" w:rsidRDefault="006930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将权利要求2、3、5、6和7合并至权1，详见附件</w:t>
            </w:r>
          </w:p>
        </w:tc>
      </w:tr>
      <w:tr w:rsidR="007D74E9" w14:paraId="7159AD64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819"/>
          <w:jc w:val="center"/>
        </w:trPr>
        <w:tc>
          <w:tcPr>
            <w:tcW w:w="4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E9BB" w14:textId="77777777"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39988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5ADC7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14:paraId="51888E0C" w14:textId="77777777"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E4BA1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8678E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 w14:paraId="07DC1154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819"/>
          <w:jc w:val="center"/>
        </w:trPr>
        <w:tc>
          <w:tcPr>
            <w:tcW w:w="4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DCA5E" w14:textId="77777777"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9477F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8BAB1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14:paraId="6F0ECCD3" w14:textId="77777777"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4A128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74196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 w14:paraId="5919A28B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1291"/>
          <w:jc w:val="center"/>
        </w:trPr>
        <w:tc>
          <w:tcPr>
            <w:tcW w:w="4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8455" w14:textId="77777777"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68EE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20D8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14:paraId="6464C2A7" w14:textId="77777777"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65C0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2B81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 w14:paraId="6A438589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val="1437"/>
          <w:jc w:val="center"/>
        </w:trPr>
        <w:tc>
          <w:tcPr>
            <w:tcW w:w="92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8E8E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④附件清单</w:t>
            </w:r>
            <w:r w:rsidRPr="006C613B">
              <w:rPr>
                <w:rFonts w:ascii="宋体" w:hAnsi="宋体"/>
              </w:rPr>
              <w:tab/>
            </w:r>
          </w:p>
          <w:p w14:paraId="36D2B22E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复选框型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613B">
              <w:rPr>
                <w:rFonts w:ascii="宋体" w:hAnsi="宋体"/>
              </w:rPr>
              <w:instrText xml:space="preserve"> FORMCHECKBOX </w:instrText>
            </w:r>
            <w:r w:rsidR="00000000">
              <w:rPr>
                <w:rFonts w:ascii="宋体" w:hAnsi="宋体"/>
              </w:rPr>
            </w:r>
            <w:r w:rsidR="00000000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宋体"/>
              </w:rPr>
              <w:fldChar w:fldCharType="end"/>
            </w:r>
            <w:r w:rsidRPr="006C613B">
              <w:rPr>
                <w:rFonts w:ascii="宋体" w:hAnsi="宋体" w:hint="eastAsia"/>
              </w:rPr>
              <w:t>已备案的证明文件备案编号：</w:t>
            </w:r>
            <w:r w:rsidRPr="006C613B">
              <w:rPr>
                <w:rFonts w:ascii="宋体" w:hAnsi="宋体" w:hint="eastAsia"/>
                <w:u w:val="single"/>
              </w:rPr>
              <w:t xml:space="preserve">                 </w:t>
            </w:r>
          </w:p>
          <w:p w14:paraId="4C0A6B52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复选框型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613B">
              <w:rPr>
                <w:rFonts w:ascii="宋体" w:hAnsi="宋体"/>
              </w:rPr>
              <w:instrText xml:space="preserve"> FORMCHECKBOX </w:instrText>
            </w:r>
            <w:r w:rsidR="00000000">
              <w:rPr>
                <w:rFonts w:ascii="宋体" w:hAnsi="宋体"/>
              </w:rPr>
            </w:r>
            <w:r w:rsidR="00000000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宋体"/>
              </w:rPr>
              <w:fldChar w:fldCharType="end"/>
            </w:r>
          </w:p>
          <w:p w14:paraId="1C81482B" w14:textId="3738703D" w:rsidR="003E4C99" w:rsidRPr="006C613B" w:rsidRDefault="006930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权利要求书</w:t>
            </w:r>
            <w:r w:rsidR="003E4C99">
              <w:rPr>
                <w:rFonts w:ascii="宋体" w:hAnsi="宋体" w:hint="eastAsia"/>
              </w:rPr>
              <w:t xml:space="preserve">修改页 </w:t>
            </w:r>
            <w:r w:rsidR="003E4C99">
              <w:rPr>
                <w:rFonts w:ascii="宋体" w:hAnsi="宋体"/>
              </w:rPr>
              <w:t xml:space="preserve">  </w:t>
            </w:r>
            <w:r w:rsidR="003E4C99">
              <w:rPr>
                <w:rFonts w:ascii="宋体" w:hAnsi="宋体" w:hint="eastAsia"/>
              </w:rPr>
              <w:t>共2页</w:t>
            </w:r>
          </w:p>
          <w:p w14:paraId="66479069" w14:textId="601EF7AF" w:rsidR="003E4C99" w:rsidRPr="006C613B" w:rsidRDefault="006930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权利要求书</w:t>
            </w:r>
            <w:r w:rsidR="003E4C99">
              <w:rPr>
                <w:rFonts w:ascii="宋体" w:hAnsi="宋体" w:hint="eastAsia"/>
              </w:rPr>
              <w:t xml:space="preserve">替换页 </w:t>
            </w:r>
            <w:r w:rsidR="003E4C99">
              <w:rPr>
                <w:rFonts w:ascii="宋体" w:hAnsi="宋体"/>
              </w:rPr>
              <w:t xml:space="preserve">  </w:t>
            </w:r>
            <w:r w:rsidR="003E4C99">
              <w:rPr>
                <w:rFonts w:ascii="宋体" w:hAnsi="宋体" w:hint="eastAsia"/>
              </w:rPr>
              <w:t>共2页</w:t>
            </w:r>
          </w:p>
          <w:p w14:paraId="364E05DB" w14:textId="77777777" w:rsidR="007D74E9" w:rsidRPr="006C613B" w:rsidRDefault="007D74E9" w:rsidP="003C7782">
            <w:pPr>
              <w:rPr>
                <w:rFonts w:ascii="宋体" w:hAnsi="宋体"/>
              </w:rPr>
            </w:pPr>
          </w:p>
        </w:tc>
      </w:tr>
      <w:tr w:rsidR="007D74E9" w14:paraId="051E9255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333"/>
          <w:jc w:val="center"/>
        </w:trPr>
        <w:tc>
          <w:tcPr>
            <w:tcW w:w="465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B66D6F3" w14:textId="77777777"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⑤　申请人或专利代理机构签字或者盖章</w:t>
            </w:r>
          </w:p>
        </w:tc>
        <w:tc>
          <w:tcPr>
            <w:tcW w:w="454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350FD9E" w14:textId="77777777" w:rsidR="007D74E9" w:rsidRPr="006C613B" w:rsidRDefault="007D74E9">
            <w:pPr>
              <w:ind w:hanging="4"/>
              <w:jc w:val="left"/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⑥　国家知识产权局处理意见</w:t>
            </w:r>
          </w:p>
        </w:tc>
      </w:tr>
      <w:tr w:rsidR="007D74E9" w14:paraId="0D71E391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1582"/>
          <w:jc w:val="center"/>
        </w:trPr>
        <w:tc>
          <w:tcPr>
            <w:tcW w:w="465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0E08B25" w14:textId="77777777"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8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bookmarkStart w:id="2" w:name="Text58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2"/>
            <w:r w:rsidRPr="006C613B">
              <w:rPr>
                <w:rFonts w:ascii="宋体" w:hAnsi="宋体"/>
              </w:rPr>
              <w:t xml:space="preserve">                                          </w:t>
            </w:r>
          </w:p>
          <w:p w14:paraId="4146A9C3" w14:textId="77777777"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</w:p>
          <w:p w14:paraId="4EEB74D5" w14:textId="77777777"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</w:p>
          <w:p w14:paraId="39EDF043" w14:textId="77777777" w:rsidR="007D74E9" w:rsidRPr="006C613B" w:rsidRDefault="007D74E9" w:rsidP="003C7782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4547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8270EDB" w14:textId="77777777" w:rsidR="007D74E9" w:rsidRPr="006C613B" w:rsidRDefault="007D74E9">
            <w:pPr>
              <w:spacing w:line="320" w:lineRule="exact"/>
              <w:ind w:hanging="4"/>
              <w:jc w:val="lef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9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bookmarkStart w:id="3" w:name="Text59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3"/>
          </w:p>
        </w:tc>
      </w:tr>
      <w:tr w:rsidR="007D74E9" w14:paraId="2FCEED24" w14:textId="77777777" w:rsidTr="00EE2110">
        <w:tblPrEx>
          <w:tblCellMar>
            <w:left w:w="85" w:type="dxa"/>
            <w:right w:w="85" w:type="dxa"/>
          </w:tblCellMar>
        </w:tblPrEx>
        <w:trPr>
          <w:cantSplit/>
          <w:trHeight w:hRule="exact" w:val="759"/>
          <w:jc w:val="center"/>
        </w:trPr>
        <w:tc>
          <w:tcPr>
            <w:tcW w:w="465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3FCD4" w14:textId="77777777" w:rsidR="007D74E9" w:rsidRPr="006C613B" w:rsidRDefault="007D74E9">
            <w:pPr>
              <w:ind w:right="345" w:hanging="85"/>
              <w:jc w:val="right"/>
              <w:rPr>
                <w:rFonts w:ascii="宋体" w:hAnsi="宋体"/>
              </w:rPr>
            </w:pPr>
          </w:p>
          <w:p w14:paraId="167731FA" w14:textId="077F4A8E" w:rsidR="007D74E9" w:rsidRPr="006C613B" w:rsidRDefault="00EE2110" w:rsidP="00EE2110">
            <w:pPr>
              <w:ind w:right="345" w:hanging="85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202</w:t>
            </w:r>
            <w:r w:rsidR="006930C7">
              <w:rPr>
                <w:rFonts w:ascii="宋体" w:hAnsi="宋体"/>
              </w:rPr>
              <w:t>3</w:t>
            </w:r>
            <w:r w:rsidR="007D74E9" w:rsidRPr="006C613B">
              <w:rPr>
                <w:rFonts w:ascii="宋体" w:hAnsi="宋体" w:hint="eastAsia"/>
              </w:rPr>
              <w:t>年</w:t>
            </w:r>
            <w:r w:rsidR="006930C7">
              <w:rPr>
                <w:rFonts w:ascii="宋体" w:hAnsi="宋体" w:hint="eastAsia"/>
              </w:rPr>
              <w:t>6</w:t>
            </w:r>
            <w:r w:rsidR="007D74E9" w:rsidRPr="006C613B">
              <w:rPr>
                <w:rFonts w:ascii="宋体" w:hAnsi="宋体" w:hint="eastAsia"/>
              </w:rPr>
              <w:t>月</w:t>
            </w:r>
            <w:r w:rsidR="006930C7">
              <w:rPr>
                <w:rFonts w:ascii="宋体" w:hAnsi="宋体" w:hint="eastAsia"/>
              </w:rPr>
              <w:t>2</w:t>
            </w:r>
            <w:r w:rsidR="006930C7">
              <w:rPr>
                <w:rFonts w:ascii="宋体" w:hAnsi="宋体"/>
              </w:rPr>
              <w:t>5</w:t>
            </w:r>
            <w:r w:rsidR="007D74E9" w:rsidRPr="006C613B">
              <w:rPr>
                <w:rFonts w:ascii="宋体" w:hAnsi="宋体" w:hint="eastAsia"/>
              </w:rPr>
              <w:t>日</w:t>
            </w:r>
          </w:p>
        </w:tc>
        <w:tc>
          <w:tcPr>
            <w:tcW w:w="454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4F8F1" w14:textId="77777777" w:rsidR="007D74E9" w:rsidRPr="006C613B" w:rsidRDefault="007D74E9">
            <w:pPr>
              <w:ind w:right="265" w:hanging="55"/>
              <w:jc w:val="right"/>
              <w:rPr>
                <w:rFonts w:ascii="宋体" w:hAnsi="宋体"/>
              </w:rPr>
            </w:pPr>
          </w:p>
          <w:p w14:paraId="208F2D70" w14:textId="77777777" w:rsidR="007D74E9" w:rsidRPr="006C613B" w:rsidRDefault="007D74E9">
            <w:pPr>
              <w:ind w:right="265" w:hanging="55"/>
              <w:jc w:val="righ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4" w:name="Text53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4"/>
            <w:r w:rsidRPr="006C613B">
              <w:rPr>
                <w:rFonts w:ascii="宋体" w:hAnsi="宋体" w:hint="eastAsia"/>
              </w:rPr>
              <w:t>年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5" w:name="Text52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5"/>
            <w:r w:rsidRPr="006C613B">
              <w:rPr>
                <w:rFonts w:ascii="宋体" w:hAnsi="宋体" w:hint="eastAsia"/>
              </w:rPr>
              <w:t>月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1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6" w:name="Text51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6"/>
            <w:r w:rsidRPr="006C613B">
              <w:rPr>
                <w:rFonts w:ascii="宋体" w:hAnsi="宋体" w:hint="eastAsia"/>
              </w:rPr>
              <w:t>日</w:t>
            </w:r>
          </w:p>
        </w:tc>
      </w:tr>
    </w:tbl>
    <w:p w14:paraId="46F449DD" w14:textId="7B162176" w:rsidR="007D74E9" w:rsidRDefault="007D74E9" w:rsidP="006014BD">
      <w:pPr>
        <w:tabs>
          <w:tab w:val="left" w:pos="1385"/>
        </w:tabs>
      </w:pPr>
    </w:p>
    <w:sectPr w:rsidR="007D74E9">
      <w:headerReference w:type="default" r:id="rId7"/>
      <w:footerReference w:type="default" r:id="rId8"/>
      <w:pgSz w:w="11906" w:h="16838" w:code="9"/>
      <w:pgMar w:top="1418" w:right="851" w:bottom="851" w:left="1418" w:header="851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C27B5" w14:textId="77777777" w:rsidR="00B34DFF" w:rsidRDefault="00B34DFF">
      <w:r>
        <w:separator/>
      </w:r>
    </w:p>
  </w:endnote>
  <w:endnote w:type="continuationSeparator" w:id="0">
    <w:p w14:paraId="3801463D" w14:textId="77777777" w:rsidR="00B34DFF" w:rsidRDefault="00B3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5967" w14:textId="77777777" w:rsidR="007D74E9" w:rsidRDefault="007D74E9">
    <w:pPr>
      <w:pStyle w:val="a4"/>
      <w:spacing w:line="200" w:lineRule="exact"/>
      <w:jc w:val="both"/>
      <w:rPr>
        <w:rFonts w:ascii="黑体" w:eastAsia="黑体"/>
      </w:rPr>
    </w:pPr>
    <w:r>
      <w:rPr>
        <w:rFonts w:ascii="黑体" w:eastAsia="黑体" w:hint="eastAsia"/>
      </w:rPr>
      <w:t>100006</w:t>
    </w:r>
  </w:p>
  <w:p w14:paraId="548BA11A" w14:textId="77777777" w:rsidR="007D74E9" w:rsidRDefault="000D2967">
    <w:pPr>
      <w:pStyle w:val="a4"/>
      <w:spacing w:line="200" w:lineRule="exact"/>
      <w:jc w:val="both"/>
      <w:rPr>
        <w:rFonts w:ascii="黑体" w:eastAsia="黑体"/>
      </w:rPr>
    </w:pPr>
    <w:r>
      <w:rPr>
        <w:rFonts w:ascii="黑体" w:eastAsia="黑体" w:hint="eastAsia"/>
      </w:rPr>
      <w:t>201</w:t>
    </w:r>
    <w:r w:rsidR="005E5741">
      <w:rPr>
        <w:rFonts w:ascii="黑体" w:eastAsia="黑体" w:hint="eastAsia"/>
      </w:rPr>
      <w:t>6.10</w:t>
    </w:r>
  </w:p>
  <w:p w14:paraId="0BB056BD" w14:textId="77777777" w:rsidR="007D74E9" w:rsidRDefault="007D74E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53DF" w14:textId="77777777" w:rsidR="00B34DFF" w:rsidRDefault="00B34DFF">
      <w:r>
        <w:separator/>
      </w:r>
    </w:p>
  </w:footnote>
  <w:footnote w:type="continuationSeparator" w:id="0">
    <w:p w14:paraId="4FC2C048" w14:textId="77777777" w:rsidR="00B34DFF" w:rsidRDefault="00B3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8C5F2" w14:textId="77777777" w:rsidR="007D74E9" w:rsidRDefault="00637DD4">
    <w:pPr>
      <w:jc w:val="center"/>
      <w:outlineLvl w:val="0"/>
      <w:rPr>
        <w:rFonts w:ascii="黑体" w:eastAsia="黑体"/>
        <w:spacing w:val="90"/>
        <w:sz w:val="28"/>
      </w:rPr>
    </w:pPr>
    <w:r>
      <w:rPr>
        <w:rFonts w:ascii="黑体" w:eastAsia="黑体" w:hint="eastAsia"/>
        <w:spacing w:val="90"/>
        <w:sz w:val="28"/>
      </w:rPr>
      <w:t>补证书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42F"/>
    <w:multiLevelType w:val="hybridMultilevel"/>
    <w:tmpl w:val="36E678B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03EB7CFF"/>
    <w:multiLevelType w:val="hybridMultilevel"/>
    <w:tmpl w:val="E29061A4"/>
    <w:lvl w:ilvl="0" w:tplc="A0F2D7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F4AEA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E20762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560C1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A23B3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83C10F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A7885A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FD00C4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6E61F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984E28"/>
    <w:multiLevelType w:val="hybridMultilevel"/>
    <w:tmpl w:val="584CD14C"/>
    <w:lvl w:ilvl="0" w:tplc="AA5890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136176"/>
    <w:multiLevelType w:val="hybridMultilevel"/>
    <w:tmpl w:val="9410C5D4"/>
    <w:lvl w:ilvl="0" w:tplc="EFFC2E5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0AEF15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6E8A9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5491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40B0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DE204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4B0D1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E6A7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14626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5F180E"/>
    <w:multiLevelType w:val="hybridMultilevel"/>
    <w:tmpl w:val="9FB22224"/>
    <w:lvl w:ilvl="0" w:tplc="CFDCBD6E">
      <w:start w:val="7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891723124">
    <w:abstractNumId w:val="1"/>
  </w:num>
  <w:num w:numId="2" w16cid:durableId="265425034">
    <w:abstractNumId w:val="3"/>
  </w:num>
  <w:num w:numId="3" w16cid:durableId="1854681964">
    <w:abstractNumId w:val="2"/>
  </w:num>
  <w:num w:numId="4" w16cid:durableId="35155878">
    <w:abstractNumId w:val="0"/>
  </w:num>
  <w:num w:numId="5" w16cid:durableId="1189371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3F"/>
    <w:rsid w:val="00062D11"/>
    <w:rsid w:val="00065592"/>
    <w:rsid w:val="000835FA"/>
    <w:rsid w:val="0009636C"/>
    <w:rsid w:val="000A52EE"/>
    <w:rsid w:val="000D2967"/>
    <w:rsid w:val="001247CB"/>
    <w:rsid w:val="0019282F"/>
    <w:rsid w:val="001975B5"/>
    <w:rsid w:val="001C21AA"/>
    <w:rsid w:val="001E4160"/>
    <w:rsid w:val="00215C12"/>
    <w:rsid w:val="002C5FDB"/>
    <w:rsid w:val="002D4DB8"/>
    <w:rsid w:val="002D4EF4"/>
    <w:rsid w:val="002E46E7"/>
    <w:rsid w:val="002F4F17"/>
    <w:rsid w:val="00303A46"/>
    <w:rsid w:val="00330BF1"/>
    <w:rsid w:val="00345F17"/>
    <w:rsid w:val="00347C23"/>
    <w:rsid w:val="003A5D2F"/>
    <w:rsid w:val="003A6A64"/>
    <w:rsid w:val="003C7782"/>
    <w:rsid w:val="003E4C99"/>
    <w:rsid w:val="00403C82"/>
    <w:rsid w:val="004164A6"/>
    <w:rsid w:val="004D0271"/>
    <w:rsid w:val="00513FB0"/>
    <w:rsid w:val="00522498"/>
    <w:rsid w:val="005446DB"/>
    <w:rsid w:val="0054592A"/>
    <w:rsid w:val="00550668"/>
    <w:rsid w:val="00556FEA"/>
    <w:rsid w:val="0056022B"/>
    <w:rsid w:val="00590AEF"/>
    <w:rsid w:val="00594300"/>
    <w:rsid w:val="005E5741"/>
    <w:rsid w:val="005F491E"/>
    <w:rsid w:val="006014BD"/>
    <w:rsid w:val="0062358C"/>
    <w:rsid w:val="00637DD4"/>
    <w:rsid w:val="00661200"/>
    <w:rsid w:val="00663135"/>
    <w:rsid w:val="006930C7"/>
    <w:rsid w:val="006B0339"/>
    <w:rsid w:val="006B5272"/>
    <w:rsid w:val="006C3B77"/>
    <w:rsid w:val="006C613B"/>
    <w:rsid w:val="006F6382"/>
    <w:rsid w:val="006F6D62"/>
    <w:rsid w:val="00711A83"/>
    <w:rsid w:val="00721835"/>
    <w:rsid w:val="0073092C"/>
    <w:rsid w:val="00783939"/>
    <w:rsid w:val="007A6170"/>
    <w:rsid w:val="007D74E9"/>
    <w:rsid w:val="007D7707"/>
    <w:rsid w:val="007F1D1A"/>
    <w:rsid w:val="00832AE3"/>
    <w:rsid w:val="00864BBE"/>
    <w:rsid w:val="008938A2"/>
    <w:rsid w:val="009931A5"/>
    <w:rsid w:val="009B172C"/>
    <w:rsid w:val="009C1CFD"/>
    <w:rsid w:val="009E229C"/>
    <w:rsid w:val="00A33363"/>
    <w:rsid w:val="00A96A45"/>
    <w:rsid w:val="00AA7284"/>
    <w:rsid w:val="00AD1C2F"/>
    <w:rsid w:val="00AF35C4"/>
    <w:rsid w:val="00B076EC"/>
    <w:rsid w:val="00B10044"/>
    <w:rsid w:val="00B34DFF"/>
    <w:rsid w:val="00B73542"/>
    <w:rsid w:val="00B744DD"/>
    <w:rsid w:val="00B75F3E"/>
    <w:rsid w:val="00B82CAF"/>
    <w:rsid w:val="00B8417D"/>
    <w:rsid w:val="00B920CD"/>
    <w:rsid w:val="00BB35AF"/>
    <w:rsid w:val="00C15592"/>
    <w:rsid w:val="00C41D9B"/>
    <w:rsid w:val="00C56BDE"/>
    <w:rsid w:val="00C6392D"/>
    <w:rsid w:val="00CB0229"/>
    <w:rsid w:val="00CB303A"/>
    <w:rsid w:val="00CC6F08"/>
    <w:rsid w:val="00CF0E00"/>
    <w:rsid w:val="00D07A8B"/>
    <w:rsid w:val="00D4659A"/>
    <w:rsid w:val="00D55157"/>
    <w:rsid w:val="00D6369E"/>
    <w:rsid w:val="00D7159C"/>
    <w:rsid w:val="00D74534"/>
    <w:rsid w:val="00E5707E"/>
    <w:rsid w:val="00EA36A7"/>
    <w:rsid w:val="00EC5649"/>
    <w:rsid w:val="00ED29E4"/>
    <w:rsid w:val="00ED3179"/>
    <w:rsid w:val="00ED6B1A"/>
    <w:rsid w:val="00EE1F13"/>
    <w:rsid w:val="00EE2110"/>
    <w:rsid w:val="00F00128"/>
    <w:rsid w:val="00F159B5"/>
    <w:rsid w:val="00F702FB"/>
    <w:rsid w:val="00F83C3F"/>
    <w:rsid w:val="00FA6791"/>
    <w:rsid w:val="00FB3B94"/>
    <w:rsid w:val="00F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FDE8D"/>
  <w15:docId w15:val="{EE11279B-7BA3-4637-BE26-AE2241AE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0"/>
    <w:qFormat/>
    <w:pPr>
      <w:keepNext/>
      <w:keepLines/>
      <w:spacing w:before="120" w:after="240" w:line="415" w:lineRule="auto"/>
      <w:outlineLvl w:val="2"/>
    </w:pPr>
    <w:rPr>
      <w:rFonts w:eastAsia="黑体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ody Text Indent"/>
    <w:basedOn w:val="a"/>
    <w:pPr>
      <w:tabs>
        <w:tab w:val="num" w:pos="-180"/>
      </w:tabs>
      <w:spacing w:line="360" w:lineRule="auto"/>
      <w:ind w:left="359" w:hangingChars="171" w:hanging="359"/>
    </w:pPr>
    <w:rPr>
      <w:rFonts w:ascii="宋体" w:hAnsi="宋体"/>
      <w:color w:val="FF0000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"/>
    <w:basedOn w:val="a"/>
    <w:rPr>
      <w:sz w:val="28"/>
    </w:rPr>
  </w:style>
  <w:style w:type="paragraph" w:styleId="a0">
    <w:name w:val="Normal Indent"/>
    <w:basedOn w:val="a"/>
    <w:pPr>
      <w:spacing w:line="240" w:lineRule="atLeast"/>
      <w:ind w:firstLine="420"/>
    </w:pPr>
  </w:style>
  <w:style w:type="paragraph" w:styleId="a8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2791;&#20221;\chen\&#30003;&#35831;&#34920;&#26684;\2003.6.24\bz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bzs</Template>
  <TotalTime>29</TotalTime>
  <Pages>1</Pages>
  <Words>144</Words>
  <Characters>824</Characters>
  <Application>Microsoft Office Word</Application>
  <DocSecurity>0</DocSecurity>
  <Lines>6</Lines>
  <Paragraphs>1</Paragraphs>
  <ScaleCrop>false</ScaleCrop>
  <Company>sipo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0初审程序</dc:title>
  <dc:creator>cxf</dc:creator>
  <cp:lastModifiedBy>yxw</cp:lastModifiedBy>
  <cp:revision>13</cp:revision>
  <cp:lastPrinted>2014-04-09T07:16:00Z</cp:lastPrinted>
  <dcterms:created xsi:type="dcterms:W3CDTF">2019-08-05T09:00:00Z</dcterms:created>
  <dcterms:modified xsi:type="dcterms:W3CDTF">2023-06-25T09:25:00Z</dcterms:modified>
</cp:coreProperties>
</file>